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76B1E2" w14:textId="4A5010CB" w:rsidR="009A46E8" w:rsidRDefault="009A46E8" w:rsidP="009A46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S2-210000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14:paraId="1192E792" w14:textId="77777777" w:rsidR="009A46E8" w:rsidRDefault="009A46E8" w:rsidP="009A46E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February - 09 March, 2021, Electronic meeting</w:t>
      </w:r>
    </w:p>
    <w:p w14:paraId="4BCA95EB" w14:textId="77777777" w:rsidR="009A46E8" w:rsidRPr="00742D6B" w:rsidRDefault="009A46E8" w:rsidP="009A46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0AF9F208" w14:textId="77777777" w:rsid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#S2-142E</w:t>
      </w:r>
      <w:r>
        <w:rPr>
          <w:rFonts w:cs="Arial"/>
          <w:b/>
          <w:noProof/>
          <w:sz w:val="24"/>
        </w:rPr>
        <w:tab/>
        <w:t>S2-2008361</w:t>
      </w:r>
    </w:p>
    <w:p w14:paraId="338B4D65" w14:textId="77777777" w:rsidR="00975BC8" w:rsidRDefault="00975BC8" w:rsidP="00975B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November, 2020, Electronic meeting</w:t>
      </w:r>
    </w:p>
    <w:p w14:paraId="304ABBAC" w14:textId="31C6D2A2" w:rsidR="00975BC8" w:rsidRP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ED3FDE0" w14:textId="77777777" w:rsidR="00975BC8" w:rsidRDefault="00975BC8" w:rsidP="004E3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231742" w14:textId="3E0E8A14" w:rsidR="004E35BA" w:rsidRDefault="004E35BA" w:rsidP="004E35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6554" w:rsidRPr="007B6554">
        <w:rPr>
          <w:b/>
          <w:i/>
          <w:noProof/>
          <w:sz w:val="28"/>
        </w:rPr>
        <w:t>S5-</w:t>
      </w:r>
      <w:r w:rsidR="0016750A" w:rsidRPr="007B6554">
        <w:rPr>
          <w:b/>
          <w:i/>
          <w:noProof/>
          <w:sz w:val="28"/>
        </w:rPr>
        <w:t>205</w:t>
      </w:r>
      <w:r w:rsidR="0016750A">
        <w:rPr>
          <w:b/>
          <w:i/>
          <w:noProof/>
          <w:sz w:val="28"/>
        </w:rPr>
        <w:t>436</w:t>
      </w:r>
    </w:p>
    <w:p w14:paraId="40400988" w14:textId="77777777" w:rsidR="004E35BA" w:rsidRDefault="004E35BA" w:rsidP="004E35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p w14:paraId="73BA75FA" w14:textId="77777777" w:rsidR="004E35BA" w:rsidRPr="004E35BA" w:rsidRDefault="004E35BA" w:rsidP="004E35BA">
      <w:pPr>
        <w:spacing w:after="0"/>
        <w:rPr>
          <w:rFonts w:ascii="Arial" w:eastAsia="SimSun" w:hAnsi="Arial" w:cs="Arial"/>
        </w:rPr>
      </w:pP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</w:p>
    <w:p w14:paraId="534CF446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Title:</w:t>
      </w:r>
      <w:r w:rsidRPr="004E35BA">
        <w:rPr>
          <w:rFonts w:ascii="Arial" w:eastAsia="SimSun" w:hAnsi="Arial" w:cs="Arial"/>
          <w:b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>LS</w:t>
      </w:r>
      <w:r w:rsidRPr="004E35BA">
        <w:rPr>
          <w:rFonts w:ascii="Arial" w:eastAsia="SimSun" w:hAnsi="Arial" w:cs="Arial"/>
          <w:bCs/>
          <w:color w:val="000000"/>
        </w:rPr>
        <w:t xml:space="preserve"> on </w:t>
      </w:r>
      <w:r w:rsidR="00B62CBF" w:rsidRPr="00B62CBF">
        <w:rPr>
          <w:rFonts w:ascii="Arial" w:eastAsia="SimSun" w:hAnsi="Arial" w:cs="Arial"/>
          <w:bCs/>
          <w:color w:val="000000"/>
        </w:rPr>
        <w:t>Network Slice PA</w:t>
      </w:r>
      <w:r w:rsidR="00B62CBF">
        <w:rPr>
          <w:rFonts w:ascii="Arial" w:eastAsia="SimSun" w:hAnsi="Arial" w:cs="Arial"/>
          <w:bCs/>
          <w:color w:val="000000"/>
        </w:rPr>
        <w:t xml:space="preserve"> </w:t>
      </w:r>
      <w:r w:rsidRPr="004E35BA">
        <w:rPr>
          <w:rFonts w:ascii="Arial" w:eastAsia="SimSun" w:hAnsi="Arial" w:cs="Arial"/>
          <w:bCs/>
          <w:color w:val="000000"/>
        </w:rPr>
        <w:t>Charging per maximum utilized bandwidth</w:t>
      </w:r>
    </w:p>
    <w:p w14:paraId="4A441664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Response to:</w:t>
      </w:r>
      <w:r w:rsidRPr="004E35BA">
        <w:rPr>
          <w:rFonts w:ascii="Arial" w:eastAsia="SimSun" w:hAnsi="Arial" w:cs="Arial"/>
          <w:bCs/>
          <w:color w:val="000000"/>
        </w:rPr>
        <w:tab/>
        <w:t>-</w:t>
      </w:r>
    </w:p>
    <w:p w14:paraId="311BE8EC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Release:</w:t>
      </w:r>
      <w:r w:rsidRPr="004E35BA">
        <w:rPr>
          <w:rFonts w:ascii="Arial" w:eastAsia="SimSun" w:hAnsi="Arial" w:cs="Arial"/>
          <w:bCs/>
          <w:color w:val="000000"/>
        </w:rPr>
        <w:tab/>
        <w:t>Release 1</w:t>
      </w:r>
      <w:r w:rsidR="007B6554">
        <w:rPr>
          <w:rFonts w:ascii="Arial" w:eastAsia="SimSun" w:hAnsi="Arial" w:cs="Arial"/>
          <w:bCs/>
          <w:color w:val="000000"/>
        </w:rPr>
        <w:t>7</w:t>
      </w:r>
      <w:r w:rsidRPr="004E35BA">
        <w:rPr>
          <w:rFonts w:ascii="Arial" w:eastAsia="SimSun" w:hAnsi="Arial" w:cs="Arial"/>
          <w:bCs/>
          <w:color w:val="000000"/>
        </w:rPr>
        <w:t xml:space="preserve"> </w:t>
      </w:r>
    </w:p>
    <w:p w14:paraId="16C38379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Work Item:</w:t>
      </w:r>
      <w:r w:rsidRPr="004E35BA">
        <w:rPr>
          <w:rFonts w:ascii="Arial" w:eastAsia="SimSun" w:hAnsi="Arial" w:cs="Arial"/>
          <w:bCs/>
          <w:color w:val="000000"/>
        </w:rPr>
        <w:tab/>
        <w:t>5GS_NSPACH</w:t>
      </w:r>
    </w:p>
    <w:p w14:paraId="65977559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7E7DC09A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Source:</w:t>
      </w:r>
      <w:r w:rsidRPr="004E35BA">
        <w:rPr>
          <w:rFonts w:ascii="Arial" w:eastAsia="SimSun" w:hAnsi="Arial" w:cs="Arial"/>
          <w:bCs/>
          <w:color w:val="000000"/>
        </w:rPr>
        <w:tab/>
        <w:t>SA5</w:t>
      </w:r>
    </w:p>
    <w:p w14:paraId="3952DC04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To:</w:t>
      </w:r>
      <w:r w:rsidRPr="004E35BA">
        <w:rPr>
          <w:rFonts w:ascii="Arial" w:eastAsia="SimSun" w:hAnsi="Arial" w:cs="Arial"/>
          <w:bCs/>
          <w:color w:val="000000"/>
        </w:rPr>
        <w:tab/>
        <w:t xml:space="preserve">SA2 </w:t>
      </w:r>
    </w:p>
    <w:p w14:paraId="3ACF59E6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3FB89B3B" w14:textId="77777777" w:rsidR="004E35BA" w:rsidRPr="004E35BA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Contact Person:</w:t>
      </w:r>
      <w:r w:rsidRPr="004E35BA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Dong Jia</w:t>
      </w:r>
    </w:p>
    <w:p w14:paraId="2827F5A2" w14:textId="77777777"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Name:</w:t>
      </w:r>
      <w:r w:rsidRPr="004E35BA">
        <w:rPr>
          <w:rFonts w:ascii="Arial" w:eastAsia="SimSun" w:hAnsi="Arial" w:cs="Arial"/>
          <w:bCs/>
        </w:rPr>
        <w:tab/>
      </w:r>
    </w:p>
    <w:p w14:paraId="20072178" w14:textId="77777777" w:rsidR="004E35BA" w:rsidRPr="004E35BA" w:rsidRDefault="004E35BA" w:rsidP="004E35BA">
      <w:pPr>
        <w:tabs>
          <w:tab w:val="left" w:pos="2268"/>
          <w:tab w:val="left" w:pos="2694"/>
        </w:tabs>
        <w:spacing w:after="0"/>
        <w:ind w:left="567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Tel. Number:</w:t>
      </w:r>
      <w:r w:rsidRPr="004E35BA">
        <w:rPr>
          <w:rFonts w:ascii="Arial" w:eastAsia="SimSun" w:hAnsi="Arial" w:cs="Arial"/>
          <w:bCs/>
        </w:rPr>
        <w:tab/>
      </w:r>
    </w:p>
    <w:p w14:paraId="4C9BB55C" w14:textId="77777777"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color w:val="0000FF"/>
        </w:rPr>
      </w:pPr>
      <w:r w:rsidRPr="004E35BA">
        <w:rPr>
          <w:rFonts w:ascii="Arial" w:eastAsia="SimSun" w:hAnsi="Arial" w:cs="Arial"/>
          <w:b/>
          <w:color w:val="0000FF"/>
        </w:rPr>
        <w:t>E-mail Address:</w:t>
      </w:r>
      <w:r w:rsidRPr="004E35BA">
        <w:rPr>
          <w:rFonts w:ascii="Arial" w:eastAsia="SimSun" w:hAnsi="Arial" w:cs="Arial"/>
          <w:bCs/>
          <w:color w:val="0000FF"/>
        </w:rPr>
        <w:tab/>
      </w:r>
      <w:r>
        <w:rPr>
          <w:rFonts w:ascii="Arial" w:eastAsia="SimSun" w:hAnsi="Arial" w:cs="Arial"/>
          <w:bCs/>
          <w:color w:val="0000FF"/>
        </w:rPr>
        <w:t>dongjia</w:t>
      </w:r>
      <w:r w:rsidRPr="004E35BA">
        <w:rPr>
          <w:rFonts w:ascii="Arial" w:eastAsia="SimSun" w:hAnsi="Arial" w:cs="Arial"/>
          <w:bCs/>
          <w:color w:val="0000FF"/>
        </w:rPr>
        <w:t xml:space="preserve"> (at) </w:t>
      </w:r>
      <w:r>
        <w:rPr>
          <w:rFonts w:ascii="Arial" w:eastAsia="SimSun" w:hAnsi="Arial" w:cs="Arial"/>
          <w:bCs/>
          <w:color w:val="0000FF"/>
        </w:rPr>
        <w:t>chinamobile</w:t>
      </w:r>
      <w:r w:rsidRPr="004E35BA">
        <w:rPr>
          <w:rFonts w:ascii="Arial" w:eastAsia="SimSun" w:hAnsi="Arial" w:cs="Arial"/>
          <w:bCs/>
          <w:color w:val="0000FF"/>
        </w:rPr>
        <w:t xml:space="preserve"> (dot) com</w:t>
      </w:r>
    </w:p>
    <w:p w14:paraId="0C89702E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A13B74" w14:textId="77777777" w:rsidR="004E35BA" w:rsidRPr="004E35BA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Send any reply LS to:</w:t>
      </w:r>
      <w:r w:rsidRPr="004E35BA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4E35B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4E35BA">
        <w:rPr>
          <w:rFonts w:ascii="Arial" w:eastAsia="SimSun" w:hAnsi="Arial" w:cs="Arial"/>
          <w:b/>
        </w:rPr>
        <w:t xml:space="preserve"> </w:t>
      </w:r>
      <w:r w:rsidRPr="004E35BA">
        <w:rPr>
          <w:rFonts w:ascii="Arial" w:eastAsia="SimSun" w:hAnsi="Arial" w:cs="Arial"/>
          <w:bCs/>
        </w:rPr>
        <w:tab/>
      </w:r>
    </w:p>
    <w:p w14:paraId="37728118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3ECF5926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Attachments:</w:t>
      </w:r>
      <w:r w:rsidRPr="004E35BA">
        <w:rPr>
          <w:rFonts w:ascii="Arial" w:eastAsia="SimSun" w:hAnsi="Arial" w:cs="Arial"/>
          <w:bCs/>
          <w:color w:val="000000"/>
        </w:rPr>
        <w:tab/>
        <w:t>None</w:t>
      </w:r>
    </w:p>
    <w:p w14:paraId="339BE212" w14:textId="77777777" w:rsidR="004E35BA" w:rsidRPr="004E35BA" w:rsidRDefault="004E35BA" w:rsidP="004E35BA">
      <w:pPr>
        <w:pBdr>
          <w:bottom w:val="single" w:sz="4" w:space="1" w:color="auto"/>
        </w:pBdr>
        <w:spacing w:after="0"/>
        <w:rPr>
          <w:rFonts w:ascii="Arial" w:eastAsia="SimSun" w:hAnsi="Arial" w:cs="Arial"/>
          <w:color w:val="000000"/>
        </w:rPr>
      </w:pPr>
    </w:p>
    <w:p w14:paraId="7E3C8927" w14:textId="77777777" w:rsidR="004E35BA" w:rsidRPr="004E35BA" w:rsidRDefault="004E35BA" w:rsidP="004E35BA">
      <w:pPr>
        <w:spacing w:after="0"/>
        <w:rPr>
          <w:rFonts w:ascii="Arial" w:eastAsia="SimSun" w:hAnsi="Arial" w:cs="Arial"/>
          <w:color w:val="000000"/>
        </w:rPr>
      </w:pPr>
    </w:p>
    <w:p w14:paraId="73669B58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1. Overall Description:</w:t>
      </w:r>
    </w:p>
    <w:p w14:paraId="42627AAD" w14:textId="77777777" w:rsidR="00F50AB3" w:rsidRDefault="00FB264B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  <w:lang w:val="en-US" w:eastAsia="zh-CN"/>
        </w:rPr>
      </w:pPr>
      <w:r w:rsidRPr="00FB264B">
        <w:rPr>
          <w:rFonts w:ascii="Arial" w:eastAsia="SimSun" w:hAnsi="Arial" w:cs="Arial"/>
        </w:rPr>
        <w:t>SA5 would like to inform SA2 that SA5 may consider a new “maximum utilized bandwidth” for Network Slice Performance and Analytics charging,</w:t>
      </w:r>
      <w:r w:rsidR="00D14942">
        <w:rPr>
          <w:rFonts w:ascii="Arial" w:eastAsia="SimSun" w:hAnsi="Arial" w:cs="Arial"/>
          <w:lang w:eastAsia="zh-CN"/>
        </w:rPr>
        <w:t xml:space="preserve"> </w:t>
      </w:r>
      <w:r w:rsidR="00F204D0">
        <w:rPr>
          <w:rFonts w:ascii="Arial" w:eastAsia="SimSun" w:hAnsi="Arial" w:cs="Arial"/>
          <w:lang w:eastAsia="zh-CN"/>
        </w:rPr>
        <w:t>which means</w:t>
      </w:r>
      <w:r w:rsidR="003503D5">
        <w:rPr>
          <w:rFonts w:ascii="Arial" w:eastAsia="SimSun" w:hAnsi="Arial" w:cs="Arial"/>
          <w:lang w:eastAsia="zh-CN"/>
        </w:rPr>
        <w:t xml:space="preserve"> the </w:t>
      </w:r>
      <w:r w:rsidR="003503D5" w:rsidRPr="00F50AB3">
        <w:rPr>
          <w:rFonts w:ascii="Arial" w:eastAsia="SimSun" w:hAnsi="Arial" w:cs="Arial"/>
        </w:rPr>
        <w:t xml:space="preserve">maximum </w:t>
      </w:r>
      <w:r w:rsidR="003503D5">
        <w:rPr>
          <w:rFonts w:ascii="Arial" w:eastAsia="SimSun" w:hAnsi="Arial" w:cs="Arial"/>
        </w:rPr>
        <w:t xml:space="preserve">value of </w:t>
      </w:r>
      <w:r w:rsidR="003503D5" w:rsidRPr="00F50AB3">
        <w:rPr>
          <w:rFonts w:ascii="Arial" w:eastAsia="SimSun" w:hAnsi="Arial" w:cs="Arial"/>
        </w:rPr>
        <w:t>utilized</w:t>
      </w:r>
      <w:r w:rsidR="003503D5">
        <w:rPr>
          <w:rFonts w:ascii="Arial" w:eastAsia="SimSun" w:hAnsi="Arial" w:cs="Arial"/>
          <w:lang w:eastAsia="zh-CN"/>
        </w:rPr>
        <w:t xml:space="preserve"> bandwidth of </w:t>
      </w:r>
      <w:r w:rsidR="003503D5" w:rsidRPr="003503D5">
        <w:rPr>
          <w:rFonts w:ascii="Arial" w:eastAsia="SimSun" w:hAnsi="Arial" w:cs="Arial"/>
          <w:lang w:eastAsia="zh-CN"/>
        </w:rPr>
        <w:t>accumulated total UEs</w:t>
      </w:r>
      <w:r w:rsidR="003503D5">
        <w:rPr>
          <w:rFonts w:ascii="Arial" w:eastAsia="SimSun" w:hAnsi="Arial" w:cs="Arial"/>
          <w:lang w:eastAsia="zh-CN"/>
        </w:rPr>
        <w:t xml:space="preserve"> in </w:t>
      </w:r>
      <w:r w:rsidR="003503D5">
        <w:rPr>
          <w:rFonts w:ascii="Arial" w:eastAsia="SimSun" w:hAnsi="Arial" w:cs="Arial"/>
        </w:rPr>
        <w:t>a network slice</w:t>
      </w:r>
      <w:r w:rsidR="00F50AB3" w:rsidRPr="00F50AB3">
        <w:rPr>
          <w:rFonts w:ascii="Arial" w:eastAsia="SimSun" w:hAnsi="Arial" w:cs="Arial"/>
        </w:rPr>
        <w:t xml:space="preserve">. </w:t>
      </w:r>
    </w:p>
    <w:p w14:paraId="5709147D" w14:textId="77777777" w:rsidR="004E35BA" w:rsidRDefault="004E35BA" w:rsidP="004E35BA">
      <w:pPr>
        <w:spacing w:after="0"/>
        <w:rPr>
          <w:rFonts w:ascii="Arial" w:eastAsia="SimSun" w:hAnsi="Arial" w:cs="Arial"/>
          <w:color w:val="000000"/>
        </w:rPr>
      </w:pPr>
    </w:p>
    <w:p w14:paraId="1263F0DB" w14:textId="77777777" w:rsidR="00F204D0" w:rsidRDefault="00F204D0" w:rsidP="004E35BA">
      <w:pPr>
        <w:spacing w:after="0"/>
        <w:rPr>
          <w:rFonts w:ascii="Arial" w:eastAsia="SimSun" w:hAnsi="Arial" w:cs="Arial"/>
          <w:color w:val="000000"/>
          <w:lang w:eastAsia="zh-CN"/>
        </w:rPr>
      </w:pPr>
      <w:r w:rsidRPr="0016750A">
        <w:rPr>
          <w:rFonts w:ascii="Arial" w:eastAsia="SimSun" w:hAnsi="Arial" w:cs="Arial"/>
          <w:b/>
          <w:color w:val="000000"/>
          <w:lang w:eastAsia="zh-CN"/>
        </w:rPr>
        <w:t>Question</w:t>
      </w:r>
      <w:r>
        <w:rPr>
          <w:rFonts w:ascii="Arial" w:eastAsia="SimSun" w:hAnsi="Arial" w:cs="Arial" w:hint="eastAsia"/>
          <w:color w:val="000000"/>
          <w:lang w:eastAsia="zh-CN"/>
        </w:rPr>
        <w:t>：</w:t>
      </w:r>
      <w:r>
        <w:rPr>
          <w:rFonts w:ascii="Arial" w:eastAsia="SimSun" w:hAnsi="Arial" w:cs="Arial"/>
          <w:color w:val="000000"/>
          <w:lang w:eastAsia="zh-CN"/>
        </w:rPr>
        <w:t>D</w:t>
      </w:r>
      <w:r w:rsidRPr="00F204D0">
        <w:rPr>
          <w:rFonts w:ascii="Arial" w:eastAsia="SimSun" w:hAnsi="Arial" w:cs="Arial"/>
          <w:color w:val="000000"/>
          <w:lang w:eastAsia="zh-CN"/>
        </w:rPr>
        <w:t>o the NWDAF intend to support maximum utilized bandwidth of a network slice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>
        <w:rPr>
          <w:rFonts w:ascii="Arial" w:eastAsia="SimSun" w:hAnsi="Arial" w:cs="Arial" w:hint="eastAsia"/>
          <w:color w:val="000000"/>
          <w:lang w:eastAsia="zh-CN"/>
        </w:rPr>
        <w:t>in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 w:rsidRPr="00F204D0">
        <w:rPr>
          <w:rFonts w:ascii="Arial" w:eastAsia="SimSun" w:hAnsi="Arial" w:cs="Arial"/>
          <w:color w:val="000000"/>
          <w:lang w:eastAsia="zh-CN"/>
        </w:rPr>
        <w:t>Release 17</w:t>
      </w:r>
      <w:r w:rsidR="000C63D8">
        <w:rPr>
          <w:rFonts w:ascii="Arial" w:eastAsia="SimSun" w:hAnsi="Arial" w:cs="Arial"/>
          <w:color w:val="000000"/>
          <w:lang w:eastAsia="zh-CN"/>
        </w:rPr>
        <w:t>?</w:t>
      </w:r>
    </w:p>
    <w:p w14:paraId="1F1BB530" w14:textId="77777777" w:rsidR="00F50AB3" w:rsidRPr="00734E56" w:rsidRDefault="00F50AB3" w:rsidP="004E35BA">
      <w:pPr>
        <w:spacing w:after="0"/>
        <w:rPr>
          <w:rFonts w:ascii="Arial" w:eastAsia="SimSun" w:hAnsi="Arial" w:cs="Arial"/>
          <w:color w:val="000000"/>
        </w:rPr>
      </w:pPr>
    </w:p>
    <w:p w14:paraId="0502ABB0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2. Actions:</w:t>
      </w:r>
    </w:p>
    <w:p w14:paraId="528129B9" w14:textId="77777777" w:rsidR="004E35BA" w:rsidRPr="004E35BA" w:rsidRDefault="004E35BA" w:rsidP="004E35BA">
      <w:pPr>
        <w:spacing w:after="120"/>
        <w:ind w:left="1985" w:hanging="1985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To SA2 group.</w:t>
      </w:r>
    </w:p>
    <w:p w14:paraId="402A6D2F" w14:textId="77777777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  <w:r w:rsidRPr="004E35BA">
        <w:rPr>
          <w:rFonts w:ascii="Arial" w:eastAsia="SimSun" w:hAnsi="Arial" w:cs="Arial"/>
          <w:b/>
          <w:color w:val="000000"/>
        </w:rPr>
        <w:t xml:space="preserve">ACTION: </w:t>
      </w:r>
      <w:r w:rsidRPr="004E35BA">
        <w:rPr>
          <w:rFonts w:ascii="Arial" w:eastAsia="SimSun" w:hAnsi="Arial" w:cs="Arial"/>
          <w:b/>
          <w:color w:val="000000"/>
        </w:rPr>
        <w:tab/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SA5 kindly asks SA2 to </w:t>
      </w:r>
      <w:r w:rsidR="00321D97" w:rsidRPr="00321D97">
        <w:rPr>
          <w:rFonts w:ascii="Arial" w:eastAsia="Batang" w:hAnsi="Arial" w:cs="Arial"/>
          <w:color w:val="000000"/>
          <w:lang w:val="en-US" w:eastAsia="zh-CN"/>
        </w:rPr>
        <w:t>respond to the above question</w:t>
      </w:r>
      <w:r w:rsidR="004C5C91" w:rsidRPr="004C5C91">
        <w:rPr>
          <w:rFonts w:ascii="Arial" w:eastAsia="Batang" w:hAnsi="Arial" w:cs="Arial"/>
          <w:color w:val="000000"/>
          <w:lang w:val="en-US" w:eastAsia="zh-CN"/>
        </w:rPr>
        <w:t>.</w:t>
      </w:r>
      <w:r w:rsidR="004C5C91" w:rsidRPr="004C5C91" w:rsidDel="004C5C91">
        <w:rPr>
          <w:rFonts w:ascii="Arial" w:eastAsia="Batang" w:hAnsi="Arial" w:cs="Arial"/>
          <w:color w:val="000000"/>
          <w:lang w:val="en-US" w:eastAsia="zh-CN"/>
        </w:rPr>
        <w:t xml:space="preserve">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</w:t>
      </w:r>
    </w:p>
    <w:p w14:paraId="36AB68C9" w14:textId="77777777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</w:p>
    <w:p w14:paraId="68DFB026" w14:textId="77777777" w:rsidR="004E35BA" w:rsidRPr="004E35BA" w:rsidRDefault="004E35BA" w:rsidP="004E35BA">
      <w:pPr>
        <w:spacing w:after="120"/>
        <w:ind w:left="993" w:hanging="993"/>
        <w:rPr>
          <w:rFonts w:ascii="Arial" w:eastAsia="SimSun" w:hAnsi="Arial" w:cs="Arial"/>
        </w:rPr>
      </w:pPr>
    </w:p>
    <w:p w14:paraId="6875866E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</w:rPr>
      </w:pPr>
      <w:r w:rsidRPr="004E35BA">
        <w:rPr>
          <w:rFonts w:ascii="Arial" w:eastAsia="SimSun" w:hAnsi="Arial" w:cs="Arial"/>
          <w:b/>
        </w:rPr>
        <w:t>3. Date of Next TSG-SA WG5 Meetings:</w:t>
      </w:r>
    </w:p>
    <w:p w14:paraId="7FB327FD" w14:textId="77777777" w:rsidR="004E35BA" w:rsidRPr="004E35BA" w:rsidRDefault="004E35BA" w:rsidP="004E35B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s-ES"/>
        </w:rPr>
      </w:pPr>
      <w:r w:rsidRPr="004E35BA">
        <w:rPr>
          <w:rFonts w:ascii="Arial" w:eastAsia="SimSun" w:hAnsi="Arial" w:cs="Arial"/>
          <w:bCs/>
          <w:lang w:val="es-ES"/>
        </w:rPr>
        <w:t>SA5#134e</w:t>
      </w:r>
      <w:r w:rsidRPr="004E35BA">
        <w:rPr>
          <w:rFonts w:ascii="Arial" w:eastAsia="SimSun" w:hAnsi="Arial" w:cs="Arial"/>
          <w:bCs/>
          <w:lang w:val="es-ES"/>
        </w:rPr>
        <w:tab/>
        <w:t>16 - 25 November 2020</w:t>
      </w:r>
      <w:r w:rsidRPr="004E35BA">
        <w:rPr>
          <w:rFonts w:ascii="Arial" w:eastAsia="SimSun" w:hAnsi="Arial" w:cs="Arial"/>
          <w:bCs/>
          <w:lang w:val="es-ES"/>
        </w:rPr>
        <w:tab/>
        <w:t>Online</w:t>
      </w:r>
    </w:p>
    <w:p w14:paraId="171202AF" w14:textId="77777777" w:rsidR="0044732A" w:rsidRPr="004E35BA" w:rsidRDefault="009667F5" w:rsidP="004E35BA">
      <w:r>
        <w:rPr>
          <w:rFonts w:ascii="Arial" w:hAnsi="Arial" w:cs="Arial"/>
          <w:bCs/>
          <w:lang w:val="es-ES"/>
        </w:rPr>
        <w:t>SA5#135e</w:t>
      </w:r>
      <w:r w:rsidRPr="004E35BA"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25 - 29 January 2021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  <w:t>Online</w:t>
      </w:r>
    </w:p>
    <w:sectPr w:rsidR="0044732A" w:rsidRPr="004E35BA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D5963" w14:textId="77777777" w:rsidR="00720C91" w:rsidRDefault="00720C91">
      <w:r>
        <w:separator/>
      </w:r>
    </w:p>
  </w:endnote>
  <w:endnote w:type="continuationSeparator" w:id="0">
    <w:p w14:paraId="3D0144A3" w14:textId="77777777" w:rsidR="00720C91" w:rsidRDefault="00720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DAB19" w14:textId="77777777" w:rsidR="00720C91" w:rsidRDefault="00720C91">
      <w:r>
        <w:separator/>
      </w:r>
    </w:p>
  </w:footnote>
  <w:footnote w:type="continuationSeparator" w:id="0">
    <w:p w14:paraId="6FDEA52D" w14:textId="77777777" w:rsidR="00720C91" w:rsidRDefault="00720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2F36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D7832"/>
    <w:multiLevelType w:val="hybridMultilevel"/>
    <w:tmpl w:val="CD8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0E"/>
    <w:rsid w:val="00060BC9"/>
    <w:rsid w:val="00063AFD"/>
    <w:rsid w:val="000A6394"/>
    <w:rsid w:val="000B1349"/>
    <w:rsid w:val="000B7FED"/>
    <w:rsid w:val="000C038A"/>
    <w:rsid w:val="000C63D8"/>
    <w:rsid w:val="000C6598"/>
    <w:rsid w:val="00135DB4"/>
    <w:rsid w:val="00145D43"/>
    <w:rsid w:val="0016750A"/>
    <w:rsid w:val="0017722C"/>
    <w:rsid w:val="00192C46"/>
    <w:rsid w:val="001A08B3"/>
    <w:rsid w:val="001A7B60"/>
    <w:rsid w:val="001B52F0"/>
    <w:rsid w:val="001B7A65"/>
    <w:rsid w:val="001C3DB2"/>
    <w:rsid w:val="001D2FE0"/>
    <w:rsid w:val="001E41F3"/>
    <w:rsid w:val="001E42D0"/>
    <w:rsid w:val="001F0897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1D97"/>
    <w:rsid w:val="00326D85"/>
    <w:rsid w:val="003503D5"/>
    <w:rsid w:val="003609EF"/>
    <w:rsid w:val="0036231A"/>
    <w:rsid w:val="00374DD4"/>
    <w:rsid w:val="003815B4"/>
    <w:rsid w:val="003E1A36"/>
    <w:rsid w:val="00410371"/>
    <w:rsid w:val="004242F1"/>
    <w:rsid w:val="00430B5A"/>
    <w:rsid w:val="004357AF"/>
    <w:rsid w:val="00437B8E"/>
    <w:rsid w:val="0044732A"/>
    <w:rsid w:val="00476000"/>
    <w:rsid w:val="004B75B7"/>
    <w:rsid w:val="004C5C91"/>
    <w:rsid w:val="004E35BA"/>
    <w:rsid w:val="0051580D"/>
    <w:rsid w:val="00533F5F"/>
    <w:rsid w:val="00547111"/>
    <w:rsid w:val="00592D74"/>
    <w:rsid w:val="005B6144"/>
    <w:rsid w:val="005C7C86"/>
    <w:rsid w:val="005D70DA"/>
    <w:rsid w:val="005E2C44"/>
    <w:rsid w:val="00621188"/>
    <w:rsid w:val="006257ED"/>
    <w:rsid w:val="00687A8B"/>
    <w:rsid w:val="00695808"/>
    <w:rsid w:val="006B46FB"/>
    <w:rsid w:val="006E21FB"/>
    <w:rsid w:val="0070628D"/>
    <w:rsid w:val="00720C91"/>
    <w:rsid w:val="00734E56"/>
    <w:rsid w:val="00762DDE"/>
    <w:rsid w:val="00792342"/>
    <w:rsid w:val="007977A8"/>
    <w:rsid w:val="007A7AE7"/>
    <w:rsid w:val="007B512A"/>
    <w:rsid w:val="007B6554"/>
    <w:rsid w:val="007C2097"/>
    <w:rsid w:val="007D6A07"/>
    <w:rsid w:val="007F7259"/>
    <w:rsid w:val="008040A8"/>
    <w:rsid w:val="008279FA"/>
    <w:rsid w:val="00844AD2"/>
    <w:rsid w:val="008626E7"/>
    <w:rsid w:val="00870EE7"/>
    <w:rsid w:val="008863B9"/>
    <w:rsid w:val="008A45A6"/>
    <w:rsid w:val="008F686C"/>
    <w:rsid w:val="009148DE"/>
    <w:rsid w:val="00921F2C"/>
    <w:rsid w:val="00941E30"/>
    <w:rsid w:val="009667F5"/>
    <w:rsid w:val="00975BC8"/>
    <w:rsid w:val="009777D9"/>
    <w:rsid w:val="00991B88"/>
    <w:rsid w:val="00995C24"/>
    <w:rsid w:val="009A46E8"/>
    <w:rsid w:val="009A5753"/>
    <w:rsid w:val="009A579D"/>
    <w:rsid w:val="009E1AE9"/>
    <w:rsid w:val="009E3297"/>
    <w:rsid w:val="009F734F"/>
    <w:rsid w:val="00A12730"/>
    <w:rsid w:val="00A246B6"/>
    <w:rsid w:val="00A47E70"/>
    <w:rsid w:val="00A50CF0"/>
    <w:rsid w:val="00A7671C"/>
    <w:rsid w:val="00AA2CBC"/>
    <w:rsid w:val="00AB6BA0"/>
    <w:rsid w:val="00AC0F74"/>
    <w:rsid w:val="00AC5820"/>
    <w:rsid w:val="00AC6496"/>
    <w:rsid w:val="00AD1CD8"/>
    <w:rsid w:val="00AD47CF"/>
    <w:rsid w:val="00B038EF"/>
    <w:rsid w:val="00B258BB"/>
    <w:rsid w:val="00B62CBF"/>
    <w:rsid w:val="00B67B97"/>
    <w:rsid w:val="00B968C8"/>
    <w:rsid w:val="00BA3EC5"/>
    <w:rsid w:val="00BA51D9"/>
    <w:rsid w:val="00BB5DFC"/>
    <w:rsid w:val="00BD279D"/>
    <w:rsid w:val="00BD6BB8"/>
    <w:rsid w:val="00BF4152"/>
    <w:rsid w:val="00C23249"/>
    <w:rsid w:val="00C463E6"/>
    <w:rsid w:val="00C47FB5"/>
    <w:rsid w:val="00C66BA2"/>
    <w:rsid w:val="00C72069"/>
    <w:rsid w:val="00C95985"/>
    <w:rsid w:val="00CC5026"/>
    <w:rsid w:val="00CC68D0"/>
    <w:rsid w:val="00D03F9A"/>
    <w:rsid w:val="00D06D51"/>
    <w:rsid w:val="00D14942"/>
    <w:rsid w:val="00D24991"/>
    <w:rsid w:val="00D316DF"/>
    <w:rsid w:val="00D34992"/>
    <w:rsid w:val="00D50255"/>
    <w:rsid w:val="00D66520"/>
    <w:rsid w:val="00DE34CF"/>
    <w:rsid w:val="00E13F3D"/>
    <w:rsid w:val="00E34898"/>
    <w:rsid w:val="00EA1139"/>
    <w:rsid w:val="00EB09B7"/>
    <w:rsid w:val="00EB630F"/>
    <w:rsid w:val="00ED25E8"/>
    <w:rsid w:val="00EE7D7C"/>
    <w:rsid w:val="00F012B4"/>
    <w:rsid w:val="00F204D0"/>
    <w:rsid w:val="00F25D98"/>
    <w:rsid w:val="00F300FB"/>
    <w:rsid w:val="00F50AB3"/>
    <w:rsid w:val="00FB264B"/>
    <w:rsid w:val="00FB6386"/>
    <w:rsid w:val="00F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CFC7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C3DB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C3DB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C3DB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F50AB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A2B21-4273-4510-99EE-ECE886AC4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181</Words>
  <Characters>1039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37.941_CR0024_(Rel-16)_OTA_BS_testing</cp:lastModifiedBy>
  <cp:revision>3</cp:revision>
  <cp:lastPrinted>1900-01-01T00:00:00Z</cp:lastPrinted>
  <dcterms:created xsi:type="dcterms:W3CDTF">2020-11-03T08:56:00Z</dcterms:created>
  <dcterms:modified xsi:type="dcterms:W3CDTF">2021-01-13T08:22:00Z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